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Carlisle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Carlisle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Carlisle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Carlisle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Carlisle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Carlisle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67.7% </w:t>
      </w:r>
      <w:r w:rsidRPr="004747BF">
        <w:rPr>
          <w:rFonts w:ascii="Libre Franklin Light" w:eastAsia="Times New Roman" w:hAnsi="Libre Franklin Light" w:cs="Calibri Light"/>
        </w:rPr>
        <w:t xml:space="preserve">of those respondents classified as PGSI 8+ in Carlisle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Carlisle is estimated to be </w:t>
      </w:r>
      <w:r w:rsidRPr="00773DF7">
        <w:rPr>
          <w:rFonts w:ascii="Libre Franklin Light" w:eastAsia="Times New Roman" w:hAnsi="Libre Franklin Light" w:cs="Calibri Light"/>
          <w:b/>
          <w:bCs/>
          <w:color w:val="C45911" w:themeColor="accent2" w:themeShade="BF"/>
        </w:rPr>
        <w:t xml:space="preserve">£1,965,150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Carlisle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Carlisle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Carlisle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Carlisle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rlis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Carlisle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rlis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Carlisle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Carlisle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rlis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Carlisle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Carlisle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Carlisle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Carlisle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Carlisle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Carlisle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£1,965,150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Carlisle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£32,009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£661,966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£47,421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£13,337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£24,451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£1,185,966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£1,965,150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Carlisle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Carlisle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Carlisle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Carlisle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Carlisle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Carlisle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Carlisle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Carlisle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Carlisle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Carlisle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Carlisle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Carlisle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AEB2BCC-2707-4A6C-8E59-F609514C2CB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